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6D5" w:rsidRPr="00E32A78" w:rsidRDefault="008F56D5" w:rsidP="00D2594C">
      <w:pPr>
        <w:spacing w:after="0" w:line="360" w:lineRule="auto"/>
        <w:jc w:val="center"/>
      </w:pPr>
      <w:r w:rsidRPr="00E32A78">
        <w:t>С О Г Л А Ш Е Н И Е</w:t>
      </w:r>
    </w:p>
    <w:p w:rsidR="008F56D5" w:rsidRPr="00E32A78" w:rsidRDefault="008F56D5" w:rsidP="00D2594C">
      <w:pPr>
        <w:spacing w:after="0" w:line="240" w:lineRule="auto"/>
        <w:jc w:val="center"/>
      </w:pPr>
      <w:r w:rsidRPr="00E32A78">
        <w:t xml:space="preserve">о передаче полномочий </w:t>
      </w:r>
      <w:r>
        <w:t>Даргавского сельского поселения</w:t>
      </w:r>
      <w:r w:rsidRPr="00E32A78">
        <w:t xml:space="preserve"> Пригород</w:t>
      </w:r>
      <w:r>
        <w:t>ного района РСО</w:t>
      </w:r>
      <w:r w:rsidRPr="00E32A78">
        <w:t>-Алания по решению вопросов местного значения</w:t>
      </w:r>
      <w:r>
        <w:t xml:space="preserve"> на уровень</w:t>
      </w:r>
      <w:r w:rsidRPr="00E32A78">
        <w:t xml:space="preserve">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>
        <w:t xml:space="preserve"> РСО-Алания</w:t>
      </w:r>
    </w:p>
    <w:p w:rsidR="008F56D5" w:rsidRPr="00E32A78" w:rsidRDefault="008F56D5" w:rsidP="00BD4CDF">
      <w:pPr>
        <w:spacing w:after="0" w:line="240" w:lineRule="auto"/>
      </w:pPr>
    </w:p>
    <w:p w:rsidR="008F56D5" w:rsidRPr="00E32A78" w:rsidRDefault="008F56D5" w:rsidP="00BD4CDF">
      <w:pPr>
        <w:spacing w:after="0" w:line="240" w:lineRule="auto"/>
      </w:pPr>
      <w:r>
        <w:t xml:space="preserve">                                                                        </w:t>
      </w:r>
      <w:r w:rsidRPr="00E32A78">
        <w:t xml:space="preserve">      </w:t>
      </w:r>
      <w:r>
        <w:t xml:space="preserve">                       07.12.2018 </w:t>
      </w:r>
      <w:r w:rsidRPr="00E32A78">
        <w:t>года</w:t>
      </w:r>
    </w:p>
    <w:p w:rsidR="008F56D5" w:rsidRPr="00E32A78" w:rsidRDefault="008F56D5" w:rsidP="004B0B2F">
      <w:pPr>
        <w:spacing w:after="0" w:line="240" w:lineRule="auto"/>
        <w:jc w:val="both"/>
      </w:pPr>
    </w:p>
    <w:p w:rsidR="008F56D5" w:rsidRPr="00E32A78" w:rsidRDefault="008F56D5" w:rsidP="00B8078B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>
        <w:t>Даргавского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«Поселение», в лице главы администрации, </w:t>
      </w:r>
      <w:r>
        <w:t>Бадтиева Владимира Майрамовича</w:t>
      </w:r>
      <w:r w:rsidRPr="00E32A78">
        <w:t xml:space="preserve">, действующего на основании Устава </w:t>
      </w:r>
      <w:r>
        <w:t>Даргавского сельского поселения</w:t>
      </w:r>
      <w:r w:rsidRPr="00E32A78">
        <w:t xml:space="preserve"> 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Есиева Руслана Асланбековича, действующего на основании Устава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Устава </w:t>
      </w:r>
      <w:r>
        <w:t>Даргавского сельского поселения</w:t>
      </w:r>
      <w:r w:rsidRPr="00E32A78">
        <w:t xml:space="preserve"> Пригородного района РСО-Алания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8F56D5" w:rsidRPr="00E32A78" w:rsidRDefault="008F56D5" w:rsidP="00A2713D">
      <w:pPr>
        <w:spacing w:after="0" w:line="240" w:lineRule="auto"/>
        <w:jc w:val="both"/>
      </w:pPr>
    </w:p>
    <w:p w:rsidR="008F56D5" w:rsidRPr="00E32A78" w:rsidRDefault="008F56D5" w:rsidP="00D2594C">
      <w:pPr>
        <w:spacing w:after="0" w:line="360" w:lineRule="auto"/>
        <w:jc w:val="center"/>
      </w:pPr>
      <w:r>
        <w:t>1. </w:t>
      </w:r>
      <w:r w:rsidRPr="00E32A78">
        <w:t xml:space="preserve">Предмет </w:t>
      </w:r>
      <w:r>
        <w:t>с</w:t>
      </w:r>
      <w:r w:rsidRPr="00E32A78">
        <w:t>оглашения</w:t>
      </w:r>
    </w:p>
    <w:p w:rsidR="008F56D5" w:rsidRPr="00E32A78" w:rsidRDefault="008F56D5" w:rsidP="00247883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 передачи полномочий по решению вопросов местного значения поселения к Муниципальному району.</w:t>
      </w:r>
    </w:p>
    <w:p w:rsidR="008F56D5" w:rsidRPr="00E32A78" w:rsidRDefault="008F56D5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8F56D5" w:rsidRPr="00E32A78" w:rsidRDefault="008F56D5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8F56D5" w:rsidRPr="00E32A78" w:rsidRDefault="008F56D5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8F56D5" w:rsidRPr="00E32A78" w:rsidRDefault="008F56D5" w:rsidP="00942E0C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8F56D5" w:rsidRPr="00E32A78" w:rsidRDefault="008F56D5" w:rsidP="00942E0C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8F56D5" w:rsidRDefault="008F56D5" w:rsidP="00942E0C">
      <w:pPr>
        <w:spacing w:after="0" w:line="240" w:lineRule="auto"/>
        <w:ind w:firstLine="708"/>
        <w:jc w:val="both"/>
      </w:pPr>
      <w:r w:rsidRPr="00E32A78">
        <w:t>5</w:t>
      </w:r>
      <w:r>
        <w:t>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8F56D5" w:rsidRDefault="008F56D5" w:rsidP="00942E0C">
      <w:pPr>
        <w:spacing w:after="0" w:line="240" w:lineRule="auto"/>
        <w:ind w:firstLine="708"/>
        <w:jc w:val="both"/>
      </w:pPr>
      <w:r>
        <w:t xml:space="preserve"> 6)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Pr="00BA3862">
        <w:t xml:space="preserve"> </w:t>
      </w:r>
      <w:r>
        <w:t xml:space="preserve">п.3 ч.1 ст.17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8F56D5" w:rsidRPr="00E32A78" w:rsidRDefault="008F56D5" w:rsidP="00942E0C">
      <w:pPr>
        <w:spacing w:after="0" w:line="240" w:lineRule="auto"/>
        <w:ind w:firstLine="708"/>
        <w:jc w:val="both"/>
      </w:pPr>
      <w:r>
        <w:t>7)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>
        <w:t>и</w:t>
      </w:r>
      <w:r w:rsidRPr="00E32A78">
        <w:t xml:space="preserve"> </w:t>
      </w:r>
      <w:r>
        <w:t>Даргавского сельского поселения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ч.4 ст.15</w:t>
      </w:r>
      <w:r w:rsidRPr="00E32A78">
        <w:t xml:space="preserve"> 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. </w:t>
      </w:r>
    </w:p>
    <w:p w:rsidR="008F56D5" w:rsidRPr="00E32A78" w:rsidRDefault="008F56D5" w:rsidP="00865ED1">
      <w:pPr>
        <w:spacing w:after="0" w:line="240" w:lineRule="auto"/>
        <w:jc w:val="both"/>
      </w:pPr>
    </w:p>
    <w:p w:rsidR="008F56D5" w:rsidRDefault="008F56D5" w:rsidP="00D2594C">
      <w:pPr>
        <w:spacing w:after="0" w:line="360" w:lineRule="auto"/>
        <w:jc w:val="center"/>
      </w:pPr>
      <w:r>
        <w:t>2. </w:t>
      </w:r>
      <w:r w:rsidRPr="00E32A78">
        <w:t>Права и обязанности Сторон</w:t>
      </w:r>
    </w:p>
    <w:p w:rsidR="008F56D5" w:rsidRDefault="008F56D5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8F56D5" w:rsidRPr="00E32A78" w:rsidRDefault="008F56D5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8F56D5" w:rsidRPr="00E32A78" w:rsidRDefault="008F56D5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8F56D5" w:rsidRPr="00E32A78" w:rsidRDefault="008F56D5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8F56D5" w:rsidRPr="00E32A78" w:rsidRDefault="008F56D5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8F56D5" w:rsidRDefault="008F56D5" w:rsidP="006C5963">
      <w:pPr>
        <w:spacing w:after="0" w:line="240" w:lineRule="auto"/>
        <w:jc w:val="both"/>
      </w:pPr>
    </w:p>
    <w:p w:rsidR="008F56D5" w:rsidRPr="00E32A78" w:rsidRDefault="008F56D5" w:rsidP="006C5963">
      <w:pPr>
        <w:spacing w:after="0" w:line="240" w:lineRule="auto"/>
        <w:jc w:val="both"/>
      </w:pPr>
      <w:r w:rsidRPr="00E32A78">
        <w:t>2</w:t>
      </w:r>
      <w:r>
        <w:t>.2. П</w:t>
      </w:r>
      <w:r w:rsidRPr="00E32A78">
        <w:t>оселение обязано:</w:t>
      </w:r>
    </w:p>
    <w:p w:rsidR="008F56D5" w:rsidRDefault="008F56D5" w:rsidP="006C5963">
      <w:pPr>
        <w:spacing w:after="0" w:line="240" w:lineRule="auto"/>
        <w:jc w:val="both"/>
      </w:pPr>
    </w:p>
    <w:p w:rsidR="008F56D5" w:rsidRPr="00E32A78" w:rsidRDefault="008F56D5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8F56D5" w:rsidRDefault="008F56D5" w:rsidP="006C5963">
      <w:pPr>
        <w:spacing w:after="0" w:line="240" w:lineRule="auto"/>
        <w:jc w:val="both"/>
      </w:pPr>
    </w:p>
    <w:p w:rsidR="008F56D5" w:rsidRDefault="008F56D5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8F56D5" w:rsidRPr="00E32A78" w:rsidRDefault="008F56D5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8F56D5" w:rsidRPr="00E32A78" w:rsidRDefault="008F56D5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8F56D5" w:rsidRPr="00E32A78" w:rsidRDefault="008F56D5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8F56D5" w:rsidRDefault="008F56D5" w:rsidP="006C5963">
      <w:pPr>
        <w:spacing w:after="0" w:line="240" w:lineRule="auto"/>
        <w:jc w:val="both"/>
      </w:pPr>
    </w:p>
    <w:p w:rsidR="008F56D5" w:rsidRPr="00E32A78" w:rsidRDefault="008F56D5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8F56D5" w:rsidRPr="00E32A78" w:rsidRDefault="008F56D5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8F56D5" w:rsidRPr="00E32A78" w:rsidRDefault="008F56D5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8F56D5" w:rsidRPr="00E32A78" w:rsidRDefault="008F56D5" w:rsidP="006C5963">
      <w:pPr>
        <w:spacing w:after="0" w:line="240" w:lineRule="auto"/>
        <w:jc w:val="both"/>
      </w:pPr>
      <w:r>
        <w:t>3.4.3. </w:t>
      </w:r>
      <w:r w:rsidRPr="00E32A78">
        <w:t xml:space="preserve">Предоставлять </w:t>
      </w:r>
      <w:r>
        <w:t xml:space="preserve">для ознакомления Поселению </w:t>
      </w:r>
      <w:r w:rsidRPr="00E32A78">
        <w:t>ежеквартальный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8F56D5" w:rsidRDefault="008F56D5" w:rsidP="005E6DC3">
      <w:pPr>
        <w:spacing w:after="0" w:line="240" w:lineRule="auto"/>
        <w:jc w:val="both"/>
      </w:pPr>
    </w:p>
    <w:p w:rsidR="008F56D5" w:rsidRDefault="008F56D5" w:rsidP="00D2594C">
      <w:pPr>
        <w:spacing w:after="0" w:line="360" w:lineRule="auto"/>
        <w:jc w:val="center"/>
      </w:pPr>
      <w:r>
        <w:t xml:space="preserve">3. Порядок предоставления </w:t>
      </w:r>
      <w:r w:rsidRPr="00E32A78">
        <w:t>межбюджетных трансфертов</w:t>
      </w:r>
      <w:r>
        <w:t>.</w:t>
      </w:r>
    </w:p>
    <w:p w:rsidR="008F56D5" w:rsidRPr="00E32A78" w:rsidRDefault="008F56D5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8F56D5" w:rsidRPr="00E32A78" w:rsidRDefault="008F56D5" w:rsidP="005E6DC3">
      <w:pPr>
        <w:spacing w:after="0" w:line="240" w:lineRule="auto"/>
        <w:jc w:val="both"/>
      </w:pPr>
      <w:r w:rsidRPr="00E32A78"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8F56D5" w:rsidRDefault="008F56D5" w:rsidP="00D036AE">
      <w:pPr>
        <w:spacing w:after="0" w:line="240" w:lineRule="auto"/>
        <w:jc w:val="both"/>
      </w:pPr>
    </w:p>
    <w:p w:rsidR="008F56D5" w:rsidRDefault="008F56D5" w:rsidP="00D2594C">
      <w:pPr>
        <w:spacing w:after="0" w:line="360" w:lineRule="auto"/>
        <w:jc w:val="center"/>
      </w:pPr>
      <w:r>
        <w:t>4. Контроль над</w:t>
      </w:r>
      <w:r w:rsidRPr="00E32A78">
        <w:t xml:space="preserve"> исполнение</w:t>
      </w:r>
      <w:r>
        <w:t>м</w:t>
      </w:r>
      <w:r w:rsidRPr="00E32A78">
        <w:t xml:space="preserve"> полномочий</w:t>
      </w:r>
      <w:r>
        <w:t>.</w:t>
      </w:r>
    </w:p>
    <w:p w:rsidR="008F56D5" w:rsidRPr="00E32A78" w:rsidRDefault="008F56D5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Контроль</w:t>
      </w:r>
      <w:r>
        <w:t xml:space="preserve"> над</w:t>
      </w:r>
      <w:r w:rsidRPr="00E32A78">
        <w:t xml:space="preserve"> исполнением </w:t>
      </w:r>
      <w:r>
        <w:t xml:space="preserve">Администрацией </w:t>
      </w:r>
      <w:r w:rsidRPr="00E32A78">
        <w:t>полномочий осущ</w:t>
      </w:r>
      <w:r>
        <w:t>ествляется путем предоставления</w:t>
      </w:r>
      <w:r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8F56D5" w:rsidRPr="00E32A78" w:rsidRDefault="008F56D5" w:rsidP="00D036AE">
      <w:pPr>
        <w:spacing w:after="0" w:line="240" w:lineRule="auto"/>
        <w:jc w:val="both"/>
      </w:pPr>
      <w:r w:rsidRPr="00E32A78">
        <w:t>4</w:t>
      </w:r>
      <w:r>
        <w:t>.2. </w:t>
      </w:r>
      <w:r w:rsidRPr="00E32A78">
        <w:t>При об</w:t>
      </w:r>
      <w:r>
        <w:t xml:space="preserve">наружении фактов ненадлежащего </w:t>
      </w:r>
      <w:r w:rsidRPr="00E32A78">
        <w:t xml:space="preserve">осуществления </w:t>
      </w:r>
      <w:r>
        <w:t xml:space="preserve">Администрацией </w:t>
      </w:r>
      <w:r w:rsidRPr="00E32A78">
        <w:t xml:space="preserve">переданных </w:t>
      </w:r>
      <w:r>
        <w:t>полномочий, Поселение</w:t>
      </w:r>
      <w:r w:rsidRPr="00E32A78">
        <w:t xml:space="preserve"> назн</w:t>
      </w:r>
      <w:r>
        <w:t xml:space="preserve">ачает </w:t>
      </w:r>
      <w:r w:rsidRPr="00E32A78">
        <w:t xml:space="preserve">комиссию для составления протокола. </w:t>
      </w:r>
      <w:r>
        <w:t>Администрация</w:t>
      </w:r>
      <w:r w:rsidRPr="00E32A78">
        <w:t xml:space="preserve"> </w:t>
      </w:r>
      <w:r>
        <w:t>должна</w:t>
      </w:r>
      <w:r w:rsidRPr="00E32A78">
        <w:t xml:space="preserve"> быть </w:t>
      </w:r>
      <w:r>
        <w:t>письменно уведомлена</w:t>
      </w:r>
      <w:r w:rsidRPr="00E32A78">
        <w:t xml:space="preserve"> об этом не позднее, чем за 3 дня до начала работы соответствующей к</w:t>
      </w:r>
      <w:r>
        <w:t>омиссии и имеет право направить</w:t>
      </w:r>
      <w:r w:rsidRPr="00E32A78">
        <w:t xml:space="preserve"> своих представителей для участия в работе комиссии.</w:t>
      </w:r>
    </w:p>
    <w:p w:rsidR="008F56D5" w:rsidRPr="00E32A78" w:rsidRDefault="008F56D5" w:rsidP="00D036AE">
      <w:pPr>
        <w:spacing w:after="0" w:line="240" w:lineRule="auto"/>
        <w:jc w:val="both"/>
      </w:pPr>
      <w:r w:rsidRPr="00E32A78">
        <w:t>4</w:t>
      </w:r>
      <w:r>
        <w:t>.3.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>ных документально в 3-х дневный</w:t>
      </w:r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8F56D5" w:rsidRPr="00E32A78" w:rsidRDefault="008F56D5" w:rsidP="00D036AE">
      <w:pPr>
        <w:spacing w:after="0" w:line="240" w:lineRule="auto"/>
        <w:jc w:val="both"/>
      </w:pPr>
      <w:r w:rsidRPr="00E32A78">
        <w:t>4.4.</w:t>
      </w:r>
      <w:r>
        <w:t xml:space="preserve"> Администрация </w:t>
      </w:r>
      <w:r w:rsidRPr="00E32A78">
        <w:t>несет ответственность за осуществление переданных ей полномочий.</w:t>
      </w:r>
    </w:p>
    <w:p w:rsidR="008F56D5" w:rsidRPr="00E32A78" w:rsidRDefault="008F56D5" w:rsidP="00D2594C">
      <w:pPr>
        <w:spacing w:after="0" w:line="360" w:lineRule="auto"/>
        <w:jc w:val="center"/>
      </w:pPr>
      <w:r>
        <w:t>5. </w:t>
      </w:r>
      <w:r w:rsidRPr="00E32A78">
        <w:t>Срок действия</w:t>
      </w:r>
    </w:p>
    <w:p w:rsidR="008F56D5" w:rsidRPr="00E32A78" w:rsidRDefault="008F56D5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1 год</w:t>
      </w:r>
      <w:r w:rsidRPr="00E32A78">
        <w:t xml:space="preserve"> и вступает в силу с момента подписания.</w:t>
      </w:r>
    </w:p>
    <w:p w:rsidR="008F56D5" w:rsidRPr="00E32A78" w:rsidRDefault="008F56D5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8F56D5" w:rsidRPr="00E32A78" w:rsidRDefault="008F56D5" w:rsidP="00707926">
      <w:pPr>
        <w:spacing w:after="0" w:line="240" w:lineRule="auto"/>
        <w:jc w:val="both"/>
      </w:pPr>
    </w:p>
    <w:p w:rsidR="008F56D5" w:rsidRPr="00E32A78" w:rsidRDefault="008F56D5" w:rsidP="00D2594C">
      <w:pPr>
        <w:spacing w:after="0" w:line="360" w:lineRule="auto"/>
        <w:jc w:val="center"/>
      </w:pPr>
      <w:r>
        <w:t xml:space="preserve">6. Прекращение </w:t>
      </w:r>
      <w:r w:rsidRPr="00E32A78">
        <w:t>действия</w:t>
      </w:r>
      <w:r>
        <w:t xml:space="preserve"> Соглашения</w:t>
      </w:r>
    </w:p>
    <w:p w:rsidR="008F56D5" w:rsidRPr="00E32A78" w:rsidRDefault="008F56D5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8F56D5" w:rsidRPr="00E32A78" w:rsidRDefault="008F56D5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8F56D5" w:rsidRPr="00E32A78" w:rsidRDefault="008F56D5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Pr="00E32A78">
        <w:t>полномочий.</w:t>
      </w:r>
    </w:p>
    <w:p w:rsidR="008F56D5" w:rsidRPr="00E32A78" w:rsidRDefault="008F56D5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8F56D5" w:rsidRPr="00E32A78" w:rsidRDefault="008F56D5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8F56D5" w:rsidRPr="00E32A78" w:rsidRDefault="008F56D5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8F56D5" w:rsidRPr="00E32A78" w:rsidRDefault="008F56D5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8F56D5" w:rsidRPr="00E32A78" w:rsidRDefault="008F56D5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неиспользованных финансовых средств.</w:t>
      </w:r>
    </w:p>
    <w:p w:rsidR="008F56D5" w:rsidRPr="00E32A78" w:rsidRDefault="008F56D5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8F56D5" w:rsidRDefault="008F56D5" w:rsidP="00707926">
      <w:pPr>
        <w:spacing w:after="0" w:line="240" w:lineRule="auto"/>
        <w:jc w:val="both"/>
      </w:pPr>
    </w:p>
    <w:p w:rsidR="008F56D5" w:rsidRDefault="008F56D5" w:rsidP="00707926">
      <w:pPr>
        <w:spacing w:after="0" w:line="240" w:lineRule="auto"/>
        <w:jc w:val="both"/>
      </w:pPr>
    </w:p>
    <w:p w:rsidR="008F56D5" w:rsidRPr="00E32A78" w:rsidRDefault="008F56D5" w:rsidP="00D2594C">
      <w:pPr>
        <w:spacing w:after="0" w:line="360" w:lineRule="auto"/>
        <w:jc w:val="center"/>
      </w:pPr>
      <w:r>
        <w:t xml:space="preserve">7. Ответственность </w:t>
      </w:r>
      <w:r w:rsidRPr="00E32A78">
        <w:t>сторон</w:t>
      </w:r>
      <w:r>
        <w:t>.</w:t>
      </w:r>
    </w:p>
    <w:p w:rsidR="008F56D5" w:rsidRPr="00E32A78" w:rsidRDefault="008F56D5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8F56D5" w:rsidRDefault="008F56D5" w:rsidP="001C6084">
      <w:pPr>
        <w:spacing w:after="0" w:line="240" w:lineRule="auto"/>
        <w:jc w:val="center"/>
      </w:pPr>
    </w:p>
    <w:p w:rsidR="008F56D5" w:rsidRPr="00E32A78" w:rsidRDefault="008F56D5" w:rsidP="00D2594C">
      <w:pPr>
        <w:spacing w:after="0" w:line="360" w:lineRule="auto"/>
        <w:jc w:val="center"/>
      </w:pPr>
      <w:r>
        <w:t>8.</w:t>
      </w:r>
      <w:r w:rsidRPr="00E32A78">
        <w:t>Заключительные положения</w:t>
      </w:r>
      <w:r>
        <w:t>.</w:t>
      </w:r>
    </w:p>
    <w:p w:rsidR="008F56D5" w:rsidRPr="00E32A78" w:rsidRDefault="008F56D5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 соглашения спор разрешается судом в установленном законодательством порядке.</w:t>
      </w:r>
    </w:p>
    <w:p w:rsidR="008F56D5" w:rsidRPr="00E32A78" w:rsidRDefault="008F56D5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8F56D5" w:rsidRPr="00E32A78" w:rsidRDefault="008F56D5" w:rsidP="00707926">
      <w:pPr>
        <w:spacing w:after="0" w:line="240" w:lineRule="auto"/>
        <w:jc w:val="both"/>
      </w:pPr>
      <w:r w:rsidRPr="00E32A78">
        <w:t>8</w:t>
      </w:r>
      <w:bookmarkStart w:id="0" w:name="_GoBack"/>
      <w:bookmarkEnd w:id="0"/>
      <w:r w:rsidRPr="00E32A78">
        <w:t>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8F56D5" w:rsidRDefault="008F56D5" w:rsidP="00AC23B7">
      <w:pPr>
        <w:spacing w:after="0" w:line="240" w:lineRule="auto"/>
        <w:jc w:val="both"/>
      </w:pPr>
    </w:p>
    <w:p w:rsidR="008F56D5" w:rsidRPr="00E32A78" w:rsidRDefault="008F56D5" w:rsidP="0001544C">
      <w:pPr>
        <w:spacing w:after="0" w:line="240" w:lineRule="auto"/>
        <w:jc w:val="center"/>
      </w:pPr>
      <w:r>
        <w:t>9.</w:t>
      </w:r>
      <w:r w:rsidRPr="00E32A78">
        <w:t>Реквизиты и подписи Сторон</w:t>
      </w:r>
    </w:p>
    <w:p w:rsidR="008F56D5" w:rsidRPr="00E32A78" w:rsidRDefault="008F56D5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8F56D5" w:rsidRPr="003C29E3">
        <w:tc>
          <w:tcPr>
            <w:tcW w:w="4785" w:type="dxa"/>
          </w:tcPr>
          <w:p w:rsidR="008F56D5" w:rsidRPr="003C29E3" w:rsidRDefault="008F56D5" w:rsidP="003C29E3">
            <w:pPr>
              <w:spacing w:after="0" w:line="240" w:lineRule="auto"/>
            </w:pPr>
            <w:r w:rsidRPr="003C29E3">
              <w:t>Администрация </w:t>
            </w:r>
            <w:r>
              <w:t>Даргавского сельского поселения</w:t>
            </w:r>
            <w:r w:rsidRPr="003C29E3">
              <w:t xml:space="preserve"> Пригородного района РСО-Алания</w:t>
            </w:r>
          </w:p>
        </w:tc>
        <w:tc>
          <w:tcPr>
            <w:tcW w:w="4786" w:type="dxa"/>
          </w:tcPr>
          <w:p w:rsidR="008F56D5" w:rsidRPr="003C29E3" w:rsidRDefault="008F56D5" w:rsidP="003C29E3">
            <w:pPr>
              <w:spacing w:after="0" w:line="240" w:lineRule="auto"/>
              <w:jc w:val="right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8F56D5" w:rsidRPr="003C29E3">
        <w:tc>
          <w:tcPr>
            <w:tcW w:w="4785" w:type="dxa"/>
          </w:tcPr>
          <w:p w:rsidR="008F56D5" w:rsidRPr="003C29E3" w:rsidRDefault="008F56D5" w:rsidP="003C29E3">
            <w:pPr>
              <w:spacing w:after="0" w:line="240" w:lineRule="auto"/>
            </w:pPr>
            <w:r>
              <w:t xml:space="preserve">363128, РСО – Алания, Пригородный район, с. Даргавс, ул. Центральная,8 </w:t>
            </w:r>
          </w:p>
        </w:tc>
        <w:tc>
          <w:tcPr>
            <w:tcW w:w="4786" w:type="dxa"/>
          </w:tcPr>
          <w:p w:rsidR="008F56D5" w:rsidRPr="003C29E3" w:rsidRDefault="008F56D5" w:rsidP="003C29E3">
            <w:pPr>
              <w:spacing w:after="0" w:line="240" w:lineRule="auto"/>
              <w:jc w:val="right"/>
            </w:pPr>
            <w:r w:rsidRPr="003C29E3">
              <w:t>363131, РСО-Алания, Пригородный район, с.Октябрьское, ул.П.Тедеева, 129</w:t>
            </w:r>
          </w:p>
        </w:tc>
      </w:tr>
      <w:tr w:rsidR="008F56D5" w:rsidRPr="003C29E3">
        <w:tc>
          <w:tcPr>
            <w:tcW w:w="4785" w:type="dxa"/>
          </w:tcPr>
          <w:p w:rsidR="008F56D5" w:rsidRPr="003C29E3" w:rsidRDefault="008F56D5" w:rsidP="003C29E3">
            <w:pPr>
              <w:spacing w:after="0" w:line="240" w:lineRule="auto"/>
            </w:pPr>
            <w:r w:rsidRPr="003C29E3">
              <w:t xml:space="preserve">ИНН </w:t>
            </w:r>
            <w:r w:rsidRPr="001B7084">
              <w:t>1512009953</w:t>
            </w:r>
          </w:p>
        </w:tc>
        <w:tc>
          <w:tcPr>
            <w:tcW w:w="4786" w:type="dxa"/>
          </w:tcPr>
          <w:p w:rsidR="008F56D5" w:rsidRPr="003C29E3" w:rsidRDefault="008F56D5" w:rsidP="003C29E3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8F56D5" w:rsidRPr="003C29E3">
        <w:tc>
          <w:tcPr>
            <w:tcW w:w="4785" w:type="dxa"/>
          </w:tcPr>
          <w:p w:rsidR="008F56D5" w:rsidRPr="003C29E3" w:rsidRDefault="008F56D5" w:rsidP="003C29E3">
            <w:pPr>
              <w:spacing w:after="0" w:line="240" w:lineRule="auto"/>
            </w:pPr>
            <w:r w:rsidRPr="003C29E3">
              <w:t xml:space="preserve">КПП </w:t>
            </w:r>
            <w:r>
              <w:t>151201001</w:t>
            </w:r>
          </w:p>
        </w:tc>
        <w:tc>
          <w:tcPr>
            <w:tcW w:w="4786" w:type="dxa"/>
          </w:tcPr>
          <w:p w:rsidR="008F56D5" w:rsidRPr="003C29E3" w:rsidRDefault="008F56D5" w:rsidP="003C29E3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8F56D5" w:rsidRPr="003C29E3">
        <w:tc>
          <w:tcPr>
            <w:tcW w:w="4785" w:type="dxa"/>
          </w:tcPr>
          <w:p w:rsidR="008F56D5" w:rsidRPr="003C29E3" w:rsidRDefault="008F56D5" w:rsidP="003C29E3">
            <w:pPr>
              <w:spacing w:after="0" w:line="240" w:lineRule="auto"/>
            </w:pPr>
            <w:r w:rsidRPr="003C29E3">
              <w:t xml:space="preserve">р/сч </w:t>
            </w:r>
            <w:r>
              <w:t>40204810000000000067</w:t>
            </w:r>
          </w:p>
        </w:tc>
        <w:tc>
          <w:tcPr>
            <w:tcW w:w="4786" w:type="dxa"/>
          </w:tcPr>
          <w:p w:rsidR="008F56D5" w:rsidRPr="003C29E3" w:rsidRDefault="008F56D5" w:rsidP="003C29E3">
            <w:pPr>
              <w:spacing w:after="0" w:line="240" w:lineRule="auto"/>
              <w:jc w:val="right"/>
            </w:pPr>
            <w:r w:rsidRPr="003C29E3">
              <w:t>р/сч 40204810800000000005</w:t>
            </w:r>
          </w:p>
        </w:tc>
      </w:tr>
      <w:tr w:rsidR="008F56D5" w:rsidRPr="003C29E3">
        <w:tc>
          <w:tcPr>
            <w:tcW w:w="4785" w:type="dxa"/>
          </w:tcPr>
          <w:p w:rsidR="008F56D5" w:rsidRPr="003C29E3" w:rsidRDefault="008F56D5" w:rsidP="003C29E3">
            <w:pPr>
              <w:spacing w:after="0" w:line="240" w:lineRule="auto"/>
            </w:pPr>
            <w:r w:rsidRPr="003C29E3">
              <w:t xml:space="preserve">БИК </w:t>
            </w:r>
            <w:r>
              <w:rPr>
                <w:color w:val="000000"/>
              </w:rPr>
              <w:t>049033001</w:t>
            </w:r>
          </w:p>
        </w:tc>
        <w:tc>
          <w:tcPr>
            <w:tcW w:w="4786" w:type="dxa"/>
          </w:tcPr>
          <w:p w:rsidR="008F56D5" w:rsidRPr="003C29E3" w:rsidRDefault="008F56D5" w:rsidP="003C29E3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8F56D5" w:rsidRPr="003C29E3">
        <w:tc>
          <w:tcPr>
            <w:tcW w:w="4785" w:type="dxa"/>
          </w:tcPr>
          <w:p w:rsidR="008F56D5" w:rsidRPr="003C29E3" w:rsidRDefault="008F56D5" w:rsidP="003C29E3">
            <w:pPr>
              <w:spacing w:after="0" w:line="240" w:lineRule="auto"/>
            </w:pPr>
            <w:r w:rsidRPr="003C29E3"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8F56D5" w:rsidRPr="003C29E3" w:rsidRDefault="008F56D5" w:rsidP="003C29E3">
            <w:pPr>
              <w:spacing w:after="0" w:line="240" w:lineRule="auto"/>
              <w:jc w:val="right"/>
            </w:pPr>
            <w:r w:rsidRPr="003C29E3">
              <w:t xml:space="preserve">Банк: ГРКЦ НБ РСО-Алания </w:t>
            </w:r>
          </w:p>
          <w:p w:rsidR="008F56D5" w:rsidRPr="003C29E3" w:rsidRDefault="008F56D5" w:rsidP="003C29E3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8F56D5" w:rsidRPr="003C29E3">
        <w:tc>
          <w:tcPr>
            <w:tcW w:w="4785" w:type="dxa"/>
          </w:tcPr>
          <w:p w:rsidR="008F56D5" w:rsidRPr="003C29E3" w:rsidRDefault="008F56D5" w:rsidP="00863C40">
            <w:pPr>
              <w:spacing w:after="0" w:line="240" w:lineRule="auto"/>
            </w:pPr>
            <w:r w:rsidRPr="003C29E3">
              <w:t xml:space="preserve">Глава администрации </w:t>
            </w:r>
            <w:r>
              <w:t>Даргавского сельского поселения</w:t>
            </w:r>
          </w:p>
          <w:p w:rsidR="008F56D5" w:rsidRPr="003C29E3" w:rsidRDefault="008F56D5" w:rsidP="00863C40">
            <w:pPr>
              <w:spacing w:after="0" w:line="240" w:lineRule="auto"/>
            </w:pPr>
          </w:p>
          <w:p w:rsidR="008F56D5" w:rsidRPr="003C29E3" w:rsidRDefault="008F56D5" w:rsidP="00863C40">
            <w:pPr>
              <w:spacing w:after="0" w:line="240" w:lineRule="auto"/>
            </w:pPr>
          </w:p>
          <w:p w:rsidR="008F56D5" w:rsidRPr="003C29E3" w:rsidRDefault="008F56D5" w:rsidP="00863C40">
            <w:pPr>
              <w:spacing w:after="0" w:line="240" w:lineRule="auto"/>
            </w:pPr>
          </w:p>
          <w:p w:rsidR="008F56D5" w:rsidRPr="003C29E3" w:rsidRDefault="008F56D5" w:rsidP="00863C40">
            <w:pPr>
              <w:spacing w:after="0" w:line="240" w:lineRule="auto"/>
            </w:pPr>
            <w:r w:rsidRPr="003C29E3">
              <w:t xml:space="preserve">                                  </w:t>
            </w:r>
            <w:r>
              <w:t xml:space="preserve">В.М. Бадтиев </w:t>
            </w:r>
          </w:p>
          <w:p w:rsidR="008F56D5" w:rsidRPr="003C29E3" w:rsidRDefault="008F56D5" w:rsidP="00863C40">
            <w:pPr>
              <w:spacing w:after="0" w:line="240" w:lineRule="auto"/>
            </w:pPr>
          </w:p>
          <w:p w:rsidR="008F56D5" w:rsidRPr="003C29E3" w:rsidRDefault="008F56D5" w:rsidP="00863C40">
            <w:pPr>
              <w:spacing w:after="0" w:line="240" w:lineRule="auto"/>
            </w:pPr>
            <w:r>
              <w:t>07.12.</w:t>
            </w:r>
            <w:r w:rsidRPr="003C29E3">
              <w:t>201</w:t>
            </w:r>
            <w:r>
              <w:t xml:space="preserve">8 г. </w:t>
            </w:r>
          </w:p>
          <w:p w:rsidR="008F56D5" w:rsidRPr="003C29E3" w:rsidRDefault="008F56D5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8F56D5" w:rsidRPr="003C29E3" w:rsidRDefault="008F56D5" w:rsidP="00863C40">
            <w:pPr>
              <w:spacing w:after="0" w:line="240" w:lineRule="auto"/>
            </w:pPr>
            <w:r w:rsidRPr="003C29E3">
              <w:t>МП.</w:t>
            </w:r>
          </w:p>
          <w:p w:rsidR="008F56D5" w:rsidRPr="003C29E3" w:rsidRDefault="008F56D5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8F56D5" w:rsidRPr="003C29E3" w:rsidRDefault="008F56D5" w:rsidP="00863C40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8F56D5" w:rsidRPr="003C29E3" w:rsidRDefault="008F56D5" w:rsidP="00863C40">
            <w:pPr>
              <w:spacing w:after="0" w:line="240" w:lineRule="auto"/>
              <w:jc w:val="right"/>
            </w:pPr>
          </w:p>
          <w:p w:rsidR="008F56D5" w:rsidRPr="003C29E3" w:rsidRDefault="008F56D5" w:rsidP="00863C40">
            <w:pPr>
              <w:spacing w:after="0" w:line="240" w:lineRule="auto"/>
              <w:jc w:val="right"/>
            </w:pPr>
          </w:p>
          <w:p w:rsidR="008F56D5" w:rsidRPr="003C29E3" w:rsidRDefault="008F56D5" w:rsidP="00863C40">
            <w:pPr>
              <w:spacing w:after="0" w:line="240" w:lineRule="auto"/>
              <w:jc w:val="right"/>
            </w:pPr>
            <w:r w:rsidRPr="003C29E3">
              <w:t xml:space="preserve">                       Р.А.Есиев</w:t>
            </w:r>
          </w:p>
          <w:p w:rsidR="008F56D5" w:rsidRPr="003C29E3" w:rsidRDefault="008F56D5" w:rsidP="00863C40">
            <w:pPr>
              <w:spacing w:after="0" w:line="240" w:lineRule="auto"/>
              <w:jc w:val="right"/>
            </w:pPr>
          </w:p>
          <w:p w:rsidR="008F56D5" w:rsidRPr="003C29E3" w:rsidRDefault="008F56D5" w:rsidP="00863C40">
            <w:pPr>
              <w:spacing w:after="0" w:line="240" w:lineRule="auto"/>
              <w:jc w:val="right"/>
            </w:pPr>
            <w:r>
              <w:t>28.12.2018</w:t>
            </w:r>
            <w:r w:rsidRPr="003C29E3">
              <w:t xml:space="preserve"> г.</w:t>
            </w:r>
          </w:p>
          <w:p w:rsidR="008F56D5" w:rsidRDefault="008F56D5" w:rsidP="00863C40">
            <w:pPr>
              <w:spacing w:after="0" w:line="240" w:lineRule="auto"/>
            </w:pPr>
          </w:p>
          <w:p w:rsidR="008F56D5" w:rsidRPr="003C29E3" w:rsidRDefault="008F56D5" w:rsidP="00863C40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8F56D5" w:rsidRPr="00E32A78" w:rsidRDefault="008F56D5" w:rsidP="00C465D0">
      <w:pPr>
        <w:pStyle w:val="ListParagraph"/>
        <w:spacing w:after="0" w:line="240" w:lineRule="auto"/>
        <w:ind w:left="0"/>
        <w:jc w:val="both"/>
      </w:pPr>
    </w:p>
    <w:sectPr w:rsidR="008F56D5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4229A"/>
    <w:rsid w:val="0004293E"/>
    <w:rsid w:val="00045B50"/>
    <w:rsid w:val="000640A6"/>
    <w:rsid w:val="00066E71"/>
    <w:rsid w:val="000774D1"/>
    <w:rsid w:val="000904DF"/>
    <w:rsid w:val="000B6E3D"/>
    <w:rsid w:val="000D79C1"/>
    <w:rsid w:val="0013076D"/>
    <w:rsid w:val="001444B3"/>
    <w:rsid w:val="00161B99"/>
    <w:rsid w:val="00174A49"/>
    <w:rsid w:val="001B7084"/>
    <w:rsid w:val="001C6084"/>
    <w:rsid w:val="00212AE3"/>
    <w:rsid w:val="00247883"/>
    <w:rsid w:val="002748E4"/>
    <w:rsid w:val="00276411"/>
    <w:rsid w:val="002D26C0"/>
    <w:rsid w:val="00311573"/>
    <w:rsid w:val="00330CB7"/>
    <w:rsid w:val="003601AE"/>
    <w:rsid w:val="0038585C"/>
    <w:rsid w:val="003B684F"/>
    <w:rsid w:val="003C29E3"/>
    <w:rsid w:val="003C5F28"/>
    <w:rsid w:val="003D0C6B"/>
    <w:rsid w:val="004013C8"/>
    <w:rsid w:val="0041697A"/>
    <w:rsid w:val="00445F9C"/>
    <w:rsid w:val="00446729"/>
    <w:rsid w:val="004612BA"/>
    <w:rsid w:val="00490031"/>
    <w:rsid w:val="004B0B2F"/>
    <w:rsid w:val="005146A6"/>
    <w:rsid w:val="005E6DC3"/>
    <w:rsid w:val="00632FEB"/>
    <w:rsid w:val="0065471D"/>
    <w:rsid w:val="00662BB8"/>
    <w:rsid w:val="0067200D"/>
    <w:rsid w:val="006910DA"/>
    <w:rsid w:val="006A56AF"/>
    <w:rsid w:val="006C5963"/>
    <w:rsid w:val="00707926"/>
    <w:rsid w:val="00722F1A"/>
    <w:rsid w:val="007524DA"/>
    <w:rsid w:val="007A08ED"/>
    <w:rsid w:val="007C5930"/>
    <w:rsid w:val="007C785F"/>
    <w:rsid w:val="00863C40"/>
    <w:rsid w:val="00865ED1"/>
    <w:rsid w:val="008F0ED6"/>
    <w:rsid w:val="008F56D5"/>
    <w:rsid w:val="00942E0C"/>
    <w:rsid w:val="00966DD2"/>
    <w:rsid w:val="009817F4"/>
    <w:rsid w:val="00A03B26"/>
    <w:rsid w:val="00A2713D"/>
    <w:rsid w:val="00A43133"/>
    <w:rsid w:val="00A5315E"/>
    <w:rsid w:val="00A554CA"/>
    <w:rsid w:val="00AC23B7"/>
    <w:rsid w:val="00B52F05"/>
    <w:rsid w:val="00B6621F"/>
    <w:rsid w:val="00B8078B"/>
    <w:rsid w:val="00B822E5"/>
    <w:rsid w:val="00B93A07"/>
    <w:rsid w:val="00BA3862"/>
    <w:rsid w:val="00BA3FBE"/>
    <w:rsid w:val="00BD4CDF"/>
    <w:rsid w:val="00C13EF6"/>
    <w:rsid w:val="00C27C60"/>
    <w:rsid w:val="00C43B16"/>
    <w:rsid w:val="00C465D0"/>
    <w:rsid w:val="00C54855"/>
    <w:rsid w:val="00CB58FB"/>
    <w:rsid w:val="00CB7F00"/>
    <w:rsid w:val="00CF0283"/>
    <w:rsid w:val="00D036AE"/>
    <w:rsid w:val="00D2594C"/>
    <w:rsid w:val="00D370B6"/>
    <w:rsid w:val="00D6504D"/>
    <w:rsid w:val="00D70E4F"/>
    <w:rsid w:val="00E030C2"/>
    <w:rsid w:val="00E32A78"/>
    <w:rsid w:val="00E60FE6"/>
    <w:rsid w:val="00E95831"/>
    <w:rsid w:val="00EA11F9"/>
    <w:rsid w:val="00EC1173"/>
    <w:rsid w:val="00ED2C12"/>
    <w:rsid w:val="00EE2250"/>
    <w:rsid w:val="00F12A4C"/>
    <w:rsid w:val="00F27A01"/>
    <w:rsid w:val="00F54564"/>
    <w:rsid w:val="00F73816"/>
    <w:rsid w:val="00FB2932"/>
    <w:rsid w:val="00FF1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2051C"/>
    <w:pPr>
      <w:ind w:left="720"/>
    </w:pPr>
  </w:style>
  <w:style w:type="table" w:styleId="TableGrid">
    <w:name w:val="Table Grid"/>
    <w:basedOn w:val="TableNormal"/>
    <w:uiPriority w:val="99"/>
    <w:rsid w:val="00E030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105</TotalTime>
  <Pages>5</Pages>
  <Words>1602</Words>
  <Characters>9133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Администратор</cp:lastModifiedBy>
  <cp:revision>16</cp:revision>
  <cp:lastPrinted>2018-02-02T07:25:00Z</cp:lastPrinted>
  <dcterms:created xsi:type="dcterms:W3CDTF">2017-11-09T12:29:00Z</dcterms:created>
  <dcterms:modified xsi:type="dcterms:W3CDTF">2019-01-16T08:33:00Z</dcterms:modified>
</cp:coreProperties>
</file>